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4F690" w14:textId="77777777" w:rsidR="00370282" w:rsidRDefault="00370282" w:rsidP="003702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FULLER</w:t>
      </w:r>
      <w:r>
        <w:rPr>
          <w:rFonts w:cs="Times New Roman"/>
          <w:szCs w:val="24"/>
        </w:rPr>
        <w:t xml:space="preserve">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fl.1432)</w:t>
      </w:r>
    </w:p>
    <w:p w14:paraId="3963A9E9" w14:textId="77777777" w:rsidR="00370282" w:rsidRDefault="00370282" w:rsidP="003702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Parson of Ingatestone, Essex.</w:t>
      </w:r>
    </w:p>
    <w:p w14:paraId="3F7A20F1" w14:textId="77777777" w:rsidR="00370282" w:rsidRDefault="00370282" w:rsidP="00370282">
      <w:pPr>
        <w:pStyle w:val="NoSpacing"/>
        <w:rPr>
          <w:rFonts w:cs="Times New Roman"/>
          <w:szCs w:val="24"/>
        </w:rPr>
      </w:pPr>
    </w:p>
    <w:p w14:paraId="4B4EA5ED" w14:textId="77777777" w:rsidR="00370282" w:rsidRDefault="00370282" w:rsidP="00370282">
      <w:pPr>
        <w:pStyle w:val="NoSpacing"/>
        <w:rPr>
          <w:rFonts w:cs="Times New Roman"/>
          <w:szCs w:val="24"/>
        </w:rPr>
      </w:pPr>
    </w:p>
    <w:p w14:paraId="23404FEA" w14:textId="77777777" w:rsidR="00370282" w:rsidRDefault="00370282" w:rsidP="003702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1432</w:t>
      </w:r>
      <w:r>
        <w:rPr>
          <w:rFonts w:cs="Times New Roman"/>
          <w:szCs w:val="24"/>
        </w:rPr>
        <w:tab/>
        <w:t xml:space="preserve">John Walpole of London, brasier(q.v.), brought a plaint of debt against </w:t>
      </w:r>
      <w:proofErr w:type="gramStart"/>
      <w:r>
        <w:rPr>
          <w:rFonts w:cs="Times New Roman"/>
          <w:szCs w:val="24"/>
        </w:rPr>
        <w:t>him</w:t>
      </w:r>
      <w:proofErr w:type="gramEnd"/>
    </w:p>
    <w:p w14:paraId="75467D2D" w14:textId="77777777" w:rsidR="00370282" w:rsidRDefault="00370282" w:rsidP="003702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4 others.</w:t>
      </w:r>
    </w:p>
    <w:p w14:paraId="2C3D17E4" w14:textId="77777777" w:rsidR="00370282" w:rsidRDefault="00370282" w:rsidP="003702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01B84">
          <w:rPr>
            <w:rStyle w:val="Hyperlink"/>
            <w:rFonts w:cs="Times New Roman"/>
            <w:szCs w:val="24"/>
          </w:rPr>
          <w:t>https://waalt.uh.edu/index.php/CP40/685</w:t>
        </w:r>
      </w:hyperlink>
      <w:r>
        <w:rPr>
          <w:rFonts w:cs="Times New Roman"/>
          <w:szCs w:val="24"/>
        </w:rPr>
        <w:t xml:space="preserve"> )</w:t>
      </w:r>
    </w:p>
    <w:p w14:paraId="3ECA5913" w14:textId="77777777" w:rsidR="00370282" w:rsidRDefault="00370282" w:rsidP="00370282">
      <w:pPr>
        <w:pStyle w:val="NoSpacing"/>
        <w:rPr>
          <w:rFonts w:cs="Times New Roman"/>
          <w:szCs w:val="24"/>
        </w:rPr>
      </w:pPr>
    </w:p>
    <w:p w14:paraId="73C8002C" w14:textId="77777777" w:rsidR="00370282" w:rsidRDefault="00370282" w:rsidP="00370282">
      <w:pPr>
        <w:pStyle w:val="NoSpacing"/>
        <w:rPr>
          <w:rFonts w:cs="Times New Roman"/>
          <w:szCs w:val="24"/>
        </w:rPr>
      </w:pPr>
    </w:p>
    <w:p w14:paraId="5ABB82C2" w14:textId="77777777" w:rsidR="00370282" w:rsidRDefault="00370282" w:rsidP="003702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July 2023</w:t>
      </w:r>
    </w:p>
    <w:p w14:paraId="523CAA2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2D00F" w14:textId="77777777" w:rsidR="00370282" w:rsidRDefault="00370282" w:rsidP="009139A6">
      <w:r>
        <w:separator/>
      </w:r>
    </w:p>
  </w:endnote>
  <w:endnote w:type="continuationSeparator" w:id="0">
    <w:p w14:paraId="325FA493" w14:textId="77777777" w:rsidR="00370282" w:rsidRDefault="0037028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9AA3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92B1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1203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8DCC1" w14:textId="77777777" w:rsidR="00370282" w:rsidRDefault="00370282" w:rsidP="009139A6">
      <w:r>
        <w:separator/>
      </w:r>
    </w:p>
  </w:footnote>
  <w:footnote w:type="continuationSeparator" w:id="0">
    <w:p w14:paraId="10F15F98" w14:textId="77777777" w:rsidR="00370282" w:rsidRDefault="0037028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495F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0812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8F5F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282"/>
    <w:rsid w:val="000666E0"/>
    <w:rsid w:val="002510B7"/>
    <w:rsid w:val="00370282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128119"/>
  <w15:chartTrackingRefBased/>
  <w15:docId w15:val="{EA2EB818-88F9-4F3B-8CCC-08F45E3D5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7028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8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2023-08-09T20:39:00Z</dcterms:created>
  <dcterms:modified xsi:type="dcterms:W3CDTF">2023-08-09T20:41:00Z</dcterms:modified>
</cp:coreProperties>
</file>